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A431D6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18519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A431D6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A431D6" w:rsidRPr="00A431D6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185194" w:rsidRPr="0018519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185194" w:rsidRPr="00185194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185194" w:rsidRPr="00185194">
          <w:rPr>
            <w:rStyle w:val="aa"/>
          </w:rPr>
          <w:t xml:space="preserve"> Поликлиника - Рентгенологическое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185194" w:rsidRPr="00185194">
          <w:rPr>
            <w:u w:val="single"/>
          </w:rPr>
          <w:t xml:space="preserve"> 07143/040-2А </w:t>
        </w:r>
        <w:r w:rsidR="00185194">
          <w:t xml:space="preserve">(07143/040)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185194" w:rsidRPr="00185194">
          <w:rPr>
            <w:rStyle w:val="aa"/>
          </w:rPr>
          <w:t xml:space="preserve"> Рентгенолаборант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185194" w:rsidRPr="00185194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185194" w:rsidRPr="0018519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Pr="004B7CEF" w:rsidRDefault="00A431D6" w:rsidP="00A431D6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A431D6" w:rsidRPr="004B7CEF" w:rsidRDefault="00A431D6" w:rsidP="003367BB">
            <w:pPr>
              <w:pStyle w:val="a8"/>
            </w:pPr>
            <w:r>
              <w:t>± 0,5 %</w:t>
            </w:r>
          </w:p>
        </w:tc>
      </w:tr>
      <w:tr w:rsidR="00A431D6" w:rsidRPr="004B7CEF" w:rsidTr="004C53B3">
        <w:trPr>
          <w:jc w:val="center"/>
        </w:trPr>
        <w:tc>
          <w:tcPr>
            <w:tcW w:w="4678" w:type="dxa"/>
            <w:vAlign w:val="center"/>
          </w:tcPr>
          <w:p w:rsidR="00A431D6" w:rsidRDefault="00A431D6" w:rsidP="00A431D6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A431D6" w:rsidRDefault="00A431D6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A431D6" w:rsidRDefault="00A431D6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A431D6" w:rsidRDefault="00A431D6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A431D6" w:rsidRDefault="00A431D6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431D6" w:rsidRPr="00A431D6" w:rsidRDefault="0040503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A431D6" w:rsidRPr="00A431D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A431D6" w:rsidRPr="00A431D6" w:rsidRDefault="00A431D6" w:rsidP="00AD14A4">
      <w:r w:rsidRPr="00A431D6">
        <w:t>- ГН 2.2.5.1313-03 Предельно допустимые концентрации (ПДК) вредных веществ в воздухе рабочей зоны;</w:t>
      </w:r>
    </w:p>
    <w:p w:rsidR="00A431D6" w:rsidRPr="00A431D6" w:rsidRDefault="00A431D6" w:rsidP="00AD14A4">
      <w:r w:rsidRPr="00A431D6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576095" w:rsidRPr="004B7CEF" w:rsidRDefault="00A431D6" w:rsidP="00AD14A4">
      <w:r w:rsidRPr="00A431D6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="0040503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13014F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</w:tr>
      <w:tr w:rsidR="0013014F" w:rsidRPr="004B7CEF" w:rsidTr="00FF386A">
        <w:trPr>
          <w:jc w:val="center"/>
        </w:trPr>
        <w:tc>
          <w:tcPr>
            <w:tcW w:w="3237" w:type="dxa"/>
            <w:vAlign w:val="center"/>
          </w:tcPr>
          <w:p w:rsidR="0013014F" w:rsidRPr="0013014F" w:rsidRDefault="0013014F" w:rsidP="00FF386A">
            <w:pPr>
              <w:pStyle w:val="a8"/>
              <w:rPr>
                <w:i/>
              </w:rPr>
            </w:pPr>
            <w:bookmarkStart w:id="16" w:name="ko1_1797"/>
            <w:bookmarkEnd w:id="16"/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3014F" w:rsidRPr="004B7CEF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3014F" w:rsidRPr="004B7CEF" w:rsidRDefault="0013014F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3014F" w:rsidRPr="004B7CEF" w:rsidRDefault="0013014F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13014F" w:rsidRPr="0013014F" w:rsidRDefault="00D07400" w:rsidP="00FF386A">
            <w:pPr>
              <w:pStyle w:val="a8"/>
            </w:pPr>
            <w:r>
              <w:t>2</w:t>
            </w:r>
            <w:r w:rsidR="0013014F" w:rsidRPr="0013014F">
              <w:t>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13014F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18" w:name="ko2_1797"/>
            <w:bookmarkEnd w:id="18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50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0" w:name="ko3_2328"/>
            <w:bookmarkEnd w:id="20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D07400" w:rsidRPr="004B7CEF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</w:pPr>
            <w:r w:rsidRPr="00D07400">
              <w:t>30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  <w:i/>
              </w:rPr>
            </w:pPr>
            <w:bookmarkStart w:id="21" w:name="itog"/>
            <w:bookmarkEnd w:id="21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D07400" w:rsidRPr="004B7CEF" w:rsidTr="00FF386A">
        <w:trPr>
          <w:jc w:val="center"/>
        </w:trPr>
        <w:tc>
          <w:tcPr>
            <w:tcW w:w="3237" w:type="dxa"/>
            <w:vAlign w:val="center"/>
          </w:tcPr>
          <w:p w:rsidR="00D07400" w:rsidRPr="00D07400" w:rsidRDefault="00D07400" w:rsidP="00FF386A">
            <w:pPr>
              <w:pStyle w:val="a8"/>
              <w:rPr>
                <w:i/>
              </w:rPr>
            </w:pPr>
            <w:bookmarkStart w:id="22" w:name="kcss1797"/>
            <w:bookmarkEnd w:id="22"/>
            <w:r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D07400" w:rsidRDefault="00D07400" w:rsidP="00FF386A">
            <w:pPr>
              <w:pStyle w:val="a8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D07400" w:rsidRDefault="00D07400" w:rsidP="00FF386A">
            <w:pPr>
              <w:pStyle w:val="a8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D07400" w:rsidRDefault="00D0740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07400" w:rsidRDefault="00D0740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07400" w:rsidRPr="00D07400" w:rsidRDefault="00D07400" w:rsidP="00FF386A">
            <w:pPr>
              <w:pStyle w:val="a8"/>
              <w:rPr>
                <w:b/>
              </w:rPr>
            </w:pPr>
          </w:p>
        </w:tc>
      </w:tr>
    </w:tbl>
    <w:p w:rsidR="00D07400" w:rsidRDefault="00D0740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07400" w:rsidRPr="00D07400">
          <w:rPr>
            <w:bCs/>
          </w:rPr>
          <w:t>-</w:t>
        </w:r>
        <w:r w:rsidR="00D07400" w:rsidRPr="00D0740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0740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A431D6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A431D6" w:rsidRDefault="00A431D6" w:rsidP="00EF6C29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EF6C29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A431D6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A431D6" w:rsidRDefault="00A431D6" w:rsidP="00EF6C29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A431D6" w:rsidTr="001301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A431D6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A431D6" w:rsidRDefault="00A431D6" w:rsidP="003367BB">
            <w:pPr>
              <w:pStyle w:val="a8"/>
            </w:pPr>
            <w:r w:rsidRPr="00A431D6">
              <w:t>Митяева Ольга Александровна</w:t>
            </w:r>
          </w:p>
        </w:tc>
      </w:tr>
      <w:tr w:rsidR="003367BB" w:rsidRPr="00A431D6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5" w:name="fio_izm_users"/>
            <w:bookmarkEnd w:id="2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A431D6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A431D6" w:rsidRDefault="00A431D6" w:rsidP="003367BB">
            <w:pPr>
              <w:pStyle w:val="a8"/>
              <w:rPr>
                <w:b/>
                <w:vertAlign w:val="superscript"/>
              </w:rPr>
            </w:pPr>
            <w:r w:rsidRPr="00A431D6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4F" w:rsidRDefault="0013014F" w:rsidP="0076042D">
      <w:pPr>
        <w:pStyle w:val="a9"/>
      </w:pPr>
      <w:r>
        <w:separator/>
      </w:r>
    </w:p>
  </w:endnote>
  <w:endnote w:type="continuationSeparator" w:id="0">
    <w:p w:rsidR="0013014F" w:rsidRDefault="001301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8519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6" w:name="kolontitul2"/>
          <w:bookmarkEnd w:id="26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40503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405039" w:rsidRPr="004C53B3">
            <w:rPr>
              <w:rStyle w:val="ad"/>
              <w:sz w:val="20"/>
              <w:szCs w:val="20"/>
            </w:rPr>
            <w:fldChar w:fldCharType="separate"/>
          </w:r>
          <w:r w:rsidR="00185194">
            <w:rPr>
              <w:rStyle w:val="ad"/>
              <w:noProof/>
              <w:sz w:val="20"/>
              <w:szCs w:val="20"/>
            </w:rPr>
            <w:t>1</w:t>
          </w:r>
          <w:r w:rsidR="0040503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85194" w:rsidRPr="0018519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4F" w:rsidRDefault="0013014F" w:rsidP="0076042D">
      <w:pPr>
        <w:pStyle w:val="a9"/>
      </w:pPr>
      <w:r>
        <w:separator/>
      </w:r>
    </w:p>
  </w:footnote>
  <w:footnote w:type="continuationSeparator" w:id="0">
    <w:p w:rsidR="0013014F" w:rsidRDefault="001301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C18FDC802547B18FC1AB888D78B675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574-88 Методические указания по фотометрическому измерению концентраций едких щелочей и карбоната натрия в воздухе рабочей зоны;_x000D_- МУ 5914-91 Методические указания по фотометрическому измерению концентраций свинца и его неорганических соединений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2А (07143/040)- Х "/>
    <w:docVar w:name="oborud" w:val=" Рентгенодиагностический аппарат Ренекс, проявочный аппарат Kodak Medical X-ray Processor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Пленка для рентгеновских снимков, щелочи "/>
    <w:docVar w:name="version" w:val="51"/>
  </w:docVars>
  <w:rsids>
    <w:rsidRoot w:val="00584762"/>
    <w:rsid w:val="00025683"/>
    <w:rsid w:val="00046815"/>
    <w:rsid w:val="0005566C"/>
    <w:rsid w:val="00070D8F"/>
    <w:rsid w:val="000A0A2A"/>
    <w:rsid w:val="000B4817"/>
    <w:rsid w:val="000D1F5B"/>
    <w:rsid w:val="000D32AF"/>
    <w:rsid w:val="00110025"/>
    <w:rsid w:val="00126736"/>
    <w:rsid w:val="0013014F"/>
    <w:rsid w:val="0013295F"/>
    <w:rsid w:val="001429B1"/>
    <w:rsid w:val="001607C8"/>
    <w:rsid w:val="00185194"/>
    <w:rsid w:val="001A517D"/>
    <w:rsid w:val="001F4D8D"/>
    <w:rsid w:val="001F64A7"/>
    <w:rsid w:val="00234932"/>
    <w:rsid w:val="00272A8A"/>
    <w:rsid w:val="002A3673"/>
    <w:rsid w:val="002E55C6"/>
    <w:rsid w:val="00305B2F"/>
    <w:rsid w:val="003367BB"/>
    <w:rsid w:val="003522C4"/>
    <w:rsid w:val="00367816"/>
    <w:rsid w:val="003876C3"/>
    <w:rsid w:val="003A355C"/>
    <w:rsid w:val="003C24DB"/>
    <w:rsid w:val="00402CAC"/>
    <w:rsid w:val="00405039"/>
    <w:rsid w:val="00444410"/>
    <w:rsid w:val="004A47AD"/>
    <w:rsid w:val="004B7CEF"/>
    <w:rsid w:val="004C4DB2"/>
    <w:rsid w:val="004C53B3"/>
    <w:rsid w:val="00563E94"/>
    <w:rsid w:val="00576095"/>
    <w:rsid w:val="00584762"/>
    <w:rsid w:val="005A3A36"/>
    <w:rsid w:val="005B466C"/>
    <w:rsid w:val="005B7FE8"/>
    <w:rsid w:val="005C0A9A"/>
    <w:rsid w:val="0062149B"/>
    <w:rsid w:val="0063641C"/>
    <w:rsid w:val="0069682B"/>
    <w:rsid w:val="006C28B3"/>
    <w:rsid w:val="007049EB"/>
    <w:rsid w:val="00710271"/>
    <w:rsid w:val="00717C9F"/>
    <w:rsid w:val="00747C1E"/>
    <w:rsid w:val="0076042D"/>
    <w:rsid w:val="007D1852"/>
    <w:rsid w:val="007D2CEA"/>
    <w:rsid w:val="00814BF6"/>
    <w:rsid w:val="00843E56"/>
    <w:rsid w:val="0088154D"/>
    <w:rsid w:val="00883461"/>
    <w:rsid w:val="008E68DE"/>
    <w:rsid w:val="0090588D"/>
    <w:rsid w:val="0092778A"/>
    <w:rsid w:val="009318DD"/>
    <w:rsid w:val="009534CE"/>
    <w:rsid w:val="00965904"/>
    <w:rsid w:val="009D3A17"/>
    <w:rsid w:val="00A12349"/>
    <w:rsid w:val="00A431D6"/>
    <w:rsid w:val="00A5747D"/>
    <w:rsid w:val="00A91908"/>
    <w:rsid w:val="00AA4551"/>
    <w:rsid w:val="00AD14A4"/>
    <w:rsid w:val="00AD5731"/>
    <w:rsid w:val="00AD7C32"/>
    <w:rsid w:val="00AF5F93"/>
    <w:rsid w:val="00AF796F"/>
    <w:rsid w:val="00AF7B96"/>
    <w:rsid w:val="00B56F70"/>
    <w:rsid w:val="00BA5029"/>
    <w:rsid w:val="00BC2F3C"/>
    <w:rsid w:val="00BD442A"/>
    <w:rsid w:val="00C02721"/>
    <w:rsid w:val="00C14C57"/>
    <w:rsid w:val="00C43572"/>
    <w:rsid w:val="00C95E7A"/>
    <w:rsid w:val="00CB2DA6"/>
    <w:rsid w:val="00CE3307"/>
    <w:rsid w:val="00D07400"/>
    <w:rsid w:val="00D172E1"/>
    <w:rsid w:val="00D76DF8"/>
    <w:rsid w:val="00DB5302"/>
    <w:rsid w:val="00DD6B1F"/>
    <w:rsid w:val="00E124F4"/>
    <w:rsid w:val="00E2231E"/>
    <w:rsid w:val="00E36337"/>
    <w:rsid w:val="00EA0D92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2016-10-18T09:22:00Z</dcterms:modified>
</cp:coreProperties>
</file>